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419A" w14:textId="77777777"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14:paraId="2D7F84CB" w14:textId="77777777" w:rsidR="00B92F93" w:rsidRPr="001572FE" w:rsidRDefault="00B92F93" w:rsidP="00B92F93">
      <w:pPr>
        <w:rPr>
          <w:sz w:val="20"/>
          <w:szCs w:val="20"/>
        </w:rPr>
      </w:pPr>
    </w:p>
    <w:p w14:paraId="10161D0A" w14:textId="2E8CF370"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B84BA9">
        <w:rPr>
          <w:rFonts w:eastAsia="Calibri" w:cs="Times New Roman"/>
          <w:sz w:val="20"/>
          <w:lang w:eastAsia="en-US"/>
        </w:rPr>
        <w:t>OP</w:t>
      </w:r>
      <w:r w:rsidR="00CC33B3">
        <w:rPr>
          <w:rFonts w:eastAsia="Calibri" w:cs="Times New Roman"/>
          <w:sz w:val="20"/>
          <w:lang w:eastAsia="en-US"/>
        </w:rPr>
        <w:t>PIS</w:t>
      </w:r>
      <w:r w:rsidR="00B84BA9">
        <w:rPr>
          <w:rFonts w:eastAsia="Calibri" w:cs="Times New Roman"/>
          <w:sz w:val="20"/>
          <w:lang w:eastAsia="en-US"/>
        </w:rPr>
        <w:t>-</w:t>
      </w:r>
      <w:r w:rsidR="000B55FF">
        <w:rPr>
          <w:rFonts w:eastAsia="Calibri" w:cs="Times New Roman"/>
          <w:sz w:val="20"/>
          <w:lang w:eastAsia="en-US"/>
        </w:rPr>
        <w:t>1</w:t>
      </w:r>
      <w:r w:rsidR="00C41691">
        <w:rPr>
          <w:rFonts w:eastAsia="Calibri" w:cs="Times New Roman"/>
          <w:sz w:val="20"/>
          <w:lang w:eastAsia="en-US"/>
        </w:rPr>
        <w:t>4</w:t>
      </w:r>
      <w:r w:rsidR="00B84BA9">
        <w:rPr>
          <w:rFonts w:eastAsia="Calibri" w:cs="Times New Roman"/>
          <w:sz w:val="20"/>
          <w:lang w:eastAsia="en-US"/>
        </w:rPr>
        <w:t>/2023.</w:t>
      </w:r>
      <w:r w:rsidR="004F1F94">
        <w:rPr>
          <w:rFonts w:eastAsia="Calibri" w:cs="Times New Roman"/>
          <w:sz w:val="20"/>
          <w:lang w:eastAsia="en-US"/>
        </w:rPr>
        <w:t xml:space="preserve"> </w:t>
      </w:r>
      <w:bookmarkStart w:id="0" w:name="_GoBack"/>
      <w:bookmarkEnd w:id="0"/>
    </w:p>
    <w:p w14:paraId="3B64D270" w14:textId="77777777" w:rsidR="00DD4137" w:rsidRDefault="00DD4137" w:rsidP="00B65801">
      <w:pPr>
        <w:rPr>
          <w:sz w:val="20"/>
          <w:szCs w:val="20"/>
        </w:rPr>
      </w:pPr>
    </w:p>
    <w:p w14:paraId="25E9E94E" w14:textId="77777777"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14:paraId="19A82E47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14:paraId="64042492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14:paraId="0DFBD985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14:paraId="11D48D0D" w14:textId="77777777"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14:paraId="2233D503" w14:textId="77777777"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14:paraId="397F8ACA" w14:textId="77777777"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2DE8A227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CFC31C9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20ED40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4F1F94">
              <w:rPr>
                <w:sz w:val="20"/>
                <w:szCs w:val="20"/>
              </w:rPr>
            </w:r>
            <w:r w:rsidR="004F1F94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14:paraId="0E3E5C0D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50A17FF1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EB62F38" w14:textId="77777777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48C7F6E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095E16FF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9A4F7EB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14:paraId="7851661F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A587BA6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6F8C66D1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14:paraId="00333E3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5C79963" w14:textId="77777777"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35545AFC" w14:textId="77777777"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0C88707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E71841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649A3FA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14:paraId="63717C7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9503330" w14:textId="77777777"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44C8B917" w14:textId="77777777"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78C214C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3C114FD" w14:textId="77777777"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14ED80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14:paraId="3609462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A4E659" w14:textId="77777777"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7925B121" w14:textId="77777777"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14:paraId="31D5E26A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CD56073" w14:textId="77777777"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14:paraId="40E1CF2E" w14:textId="77777777" w:rsidR="005418CA" w:rsidRPr="001572FE" w:rsidRDefault="004F1F94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14:paraId="755BDA04" w14:textId="77777777" w:rsidR="00724D4F" w:rsidRDefault="00724D4F" w:rsidP="00724D4F">
      <w:pPr>
        <w:rPr>
          <w:sz w:val="20"/>
          <w:szCs w:val="20"/>
        </w:rPr>
      </w:pPr>
    </w:p>
    <w:p w14:paraId="5FC7BFAA" w14:textId="77777777" w:rsidR="00330951" w:rsidRDefault="00330951" w:rsidP="00724D4F">
      <w:pPr>
        <w:rPr>
          <w:sz w:val="20"/>
          <w:szCs w:val="20"/>
        </w:rPr>
      </w:pPr>
    </w:p>
    <w:p w14:paraId="0D10D279" w14:textId="77777777"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14:paraId="59672D25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14:paraId="1DC9E5E0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63BBF54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D27E005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14:paraId="74EFA6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58495D8" w14:textId="77777777"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2A7566A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14:paraId="5649A0BF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8CD9F71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36A764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14:paraId="6EB3C9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A896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BA39C6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14:paraId="4802FF12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2404270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64173C3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14:paraId="252D2781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3600306E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04EAC1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14:paraId="50515355" w14:textId="77777777"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14:paraId="5AF6CB0E" w14:textId="77777777"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2AEE744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8D8B67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DDFAE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4F1F94">
              <w:rPr>
                <w:sz w:val="20"/>
                <w:szCs w:val="20"/>
              </w:rPr>
            </w:r>
            <w:r w:rsidR="004F1F94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4D16AAB5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8EFF99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49473DB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70FA6437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799FC1C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00DB1D2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5B7EEE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50E3864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43A2E6D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F94CF38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F86B171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5D520BA0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7ADE65DE" w14:textId="77777777"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14:paraId="40F6DD46" w14:textId="77777777" w:rsidR="00BF5CF0" w:rsidRDefault="00BF5CF0" w:rsidP="00BF5CF0"/>
    <w:p w14:paraId="5993A85C" w14:textId="77777777" w:rsidR="00BF5CF0" w:rsidRDefault="00BF5CF0" w:rsidP="00BF5CF0"/>
    <w:p w14:paraId="10AEBAC6" w14:textId="77777777"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14:paraId="1A40003E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14:paraId="33C43AC8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4561AD9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Zap.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650C5E2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14:paraId="2D4AB9FC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A0FCFAB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B9E91C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14:paraId="48251A97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6CDD1B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40F312CD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14:paraId="071A14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5279DDB5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83B543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14:paraId="452688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E9142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5B1E83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724FA6E2" w14:textId="77777777" w:rsidR="00BF5CF0" w:rsidRPr="001572FE" w:rsidRDefault="00BF5CF0" w:rsidP="00BF5CF0">
      <w:pPr>
        <w:rPr>
          <w:sz w:val="20"/>
          <w:szCs w:val="20"/>
        </w:rPr>
      </w:pPr>
    </w:p>
    <w:p w14:paraId="74C22D20" w14:textId="77777777"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14:paraId="584A1CBC" w14:textId="77777777"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14:paraId="2E3D38BB" w14:textId="77777777" w:rsidR="00BF5CF0" w:rsidRPr="001572FE" w:rsidRDefault="00BF5CF0" w:rsidP="00BF5CF0">
      <w:pPr>
        <w:rPr>
          <w:sz w:val="20"/>
          <w:szCs w:val="20"/>
        </w:rPr>
      </w:pPr>
    </w:p>
    <w:p w14:paraId="7DB62F01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64A33A9D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513627B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259F203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07F25FE2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0C7D10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2B26BB76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78D259BA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7855158C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7328A1C1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6E9BB1C4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38C93513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1A05E129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7F33FB2C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FF9E2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14:paraId="1A63BC1A" w14:textId="77777777"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14:paraId="0837BD00" w14:textId="77777777" w:rsidR="00BF5CF0" w:rsidRDefault="00BF5CF0" w:rsidP="00580835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14:paraId="5D5A5FC5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14:paraId="6F19004D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2D2D6DDB" w14:textId="77777777" w:rsidR="00BF5CF0" w:rsidRPr="001572FE" w:rsidRDefault="00BF5CF0" w:rsidP="00BF5CF0">
      <w:pPr>
        <w:jc w:val="both"/>
        <w:rPr>
          <w:sz w:val="20"/>
          <w:szCs w:val="20"/>
        </w:rPr>
      </w:pPr>
    </w:p>
    <w:p w14:paraId="42DC22FB" w14:textId="77777777"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14:paraId="1236C869" w14:textId="77777777"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14:paraId="1935F967" w14:textId="77777777" w:rsidTr="000733D0">
        <w:tc>
          <w:tcPr>
            <w:tcW w:w="4497" w:type="dxa"/>
            <w:shd w:val="clear" w:color="auto" w:fill="auto"/>
          </w:tcPr>
          <w:p w14:paraId="5AB313B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230887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2CE0012" w14:textId="77777777" w:rsidTr="000733D0">
        <w:tc>
          <w:tcPr>
            <w:tcW w:w="4497" w:type="dxa"/>
            <w:shd w:val="clear" w:color="auto" w:fill="auto"/>
          </w:tcPr>
          <w:p w14:paraId="46AD9F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0DBFD152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90319F0" w14:textId="77777777" w:rsidTr="000733D0">
        <w:tc>
          <w:tcPr>
            <w:tcW w:w="4497" w:type="dxa"/>
            <w:shd w:val="clear" w:color="auto" w:fill="auto"/>
          </w:tcPr>
          <w:p w14:paraId="03E57EBF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163C0E73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E3095D6" w14:textId="77777777" w:rsidTr="000733D0">
        <w:tc>
          <w:tcPr>
            <w:tcW w:w="4497" w:type="dxa"/>
            <w:shd w:val="clear" w:color="auto" w:fill="auto"/>
          </w:tcPr>
          <w:p w14:paraId="2706BC98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487DD3B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4A878639" w14:textId="77777777" w:rsidTr="000733D0">
        <w:tc>
          <w:tcPr>
            <w:tcW w:w="4497" w:type="dxa"/>
            <w:shd w:val="clear" w:color="auto" w:fill="auto"/>
          </w:tcPr>
          <w:p w14:paraId="48F0F19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5E71B05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C351984" w14:textId="77777777"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14:paraId="458A06E8" w14:textId="77777777" w:rsidTr="00B67F5E">
        <w:trPr>
          <w:trHeight w:val="241"/>
        </w:trPr>
        <w:tc>
          <w:tcPr>
            <w:tcW w:w="3348" w:type="dxa"/>
          </w:tcPr>
          <w:p w14:paraId="2C20AA81" w14:textId="77777777"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14:paraId="7C39F0A0" w14:textId="77777777"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14:paraId="55D11B31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520D0463" w14:textId="77777777"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14:paraId="586E1EC8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139FD02D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14:paraId="750208F0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  <w:p w14:paraId="6A1DE109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174F0E3C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EE1BFDB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14:paraId="08200ECB" w14:textId="77777777" w:rsidTr="00B67F5E">
        <w:trPr>
          <w:trHeight w:val="483"/>
        </w:trPr>
        <w:tc>
          <w:tcPr>
            <w:tcW w:w="3348" w:type="dxa"/>
          </w:tcPr>
          <w:p w14:paraId="5B37BDA8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4F1F94">
              <w:rPr>
                <w:sz w:val="20"/>
                <w:szCs w:val="20"/>
              </w:rPr>
            </w:r>
            <w:r w:rsidR="004F1F94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473CBE6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6961DF50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14:paraId="6AC0F912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14:paraId="50E440C3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5F95497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D301EC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3A1A0CF1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146F403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0AFF161C" w14:textId="77777777" w:rsid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6FFF660" w14:textId="77777777" w:rsidR="00940435" w:rsidRPr="00137757" w:rsidRDefault="00940435" w:rsidP="00137757">
      <w:pPr>
        <w:spacing w:line="276" w:lineRule="auto"/>
        <w:jc w:val="both"/>
        <w:rPr>
          <w:sz w:val="20"/>
          <w:szCs w:val="20"/>
        </w:rPr>
      </w:pPr>
    </w:p>
    <w:sectPr w:rsidR="00940435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AE993" w14:textId="77777777" w:rsidR="00B138DC" w:rsidRDefault="00B138DC">
      <w:r>
        <w:separator/>
      </w:r>
    </w:p>
  </w:endnote>
  <w:endnote w:type="continuationSeparator" w:id="0">
    <w:p w14:paraId="3401478E" w14:textId="77777777" w:rsidR="00B138DC" w:rsidRDefault="00B1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CA08B" w14:textId="77777777"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14:paraId="28E7CE69" w14:textId="77777777"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D90DF" w14:textId="77777777" w:rsidR="00B138DC" w:rsidRDefault="00B138DC">
      <w:r>
        <w:separator/>
      </w:r>
    </w:p>
  </w:footnote>
  <w:footnote w:type="continuationSeparator" w:id="0">
    <w:p w14:paraId="7CFB1A6A" w14:textId="77777777" w:rsidR="00B138DC" w:rsidRDefault="00B1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36D6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259BA023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5E5B23DF" w14:textId="77777777"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B764A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815C37B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B55FF"/>
    <w:rsid w:val="000F0FF6"/>
    <w:rsid w:val="000F2C5C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3640F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C004A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3C53"/>
    <w:rsid w:val="00486C2A"/>
    <w:rsid w:val="004B2B91"/>
    <w:rsid w:val="004D1AD7"/>
    <w:rsid w:val="004E511F"/>
    <w:rsid w:val="004F1F94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71E89"/>
    <w:rsid w:val="00580835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23971"/>
    <w:rsid w:val="00650EBC"/>
    <w:rsid w:val="0065443B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954D8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435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138DC"/>
    <w:rsid w:val="00B36B24"/>
    <w:rsid w:val="00B43E61"/>
    <w:rsid w:val="00B638EB"/>
    <w:rsid w:val="00B65801"/>
    <w:rsid w:val="00B67F5E"/>
    <w:rsid w:val="00B76204"/>
    <w:rsid w:val="00B84BA9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1691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C33B3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9B05161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58083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083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80835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5808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083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FB4D4-9742-494D-AEE0-C96AD5A45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34</TotalTime>
  <Pages>3</Pages>
  <Words>313</Words>
  <Characters>2607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34</cp:revision>
  <cp:lastPrinted>2012-02-09T13:14:00Z</cp:lastPrinted>
  <dcterms:created xsi:type="dcterms:W3CDTF">2020-12-18T07:04:00Z</dcterms:created>
  <dcterms:modified xsi:type="dcterms:W3CDTF">2023-10-23T04:45:00Z</dcterms:modified>
</cp:coreProperties>
</file>